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25867" w14:textId="1445583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5C139F" w:rsidRPr="005C139F">
        <w:rPr>
          <w:bCs/>
          <w:noProof w:val="0"/>
          <w:sz w:val="24"/>
          <w:szCs w:val="24"/>
        </w:rPr>
        <w:t>R2-1702778</w:t>
      </w:r>
    </w:p>
    <w:p w14:paraId="7B364D51"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6D411DD3" w14:textId="77777777" w:rsidR="00CD4C7B" w:rsidRPr="00B266B0" w:rsidRDefault="00CD4C7B" w:rsidP="00CD4C7B">
      <w:pPr>
        <w:pStyle w:val="Header"/>
        <w:rPr>
          <w:bCs/>
          <w:noProof w:val="0"/>
          <w:sz w:val="24"/>
        </w:rPr>
      </w:pPr>
    </w:p>
    <w:p w14:paraId="76221C2A" w14:textId="77777777" w:rsidR="00CD4C7B" w:rsidRPr="00B266B0" w:rsidRDefault="00CD4C7B" w:rsidP="00CD4C7B">
      <w:pPr>
        <w:pStyle w:val="Header"/>
        <w:rPr>
          <w:bCs/>
          <w:noProof w:val="0"/>
          <w:sz w:val="24"/>
        </w:rPr>
      </w:pPr>
    </w:p>
    <w:p w14:paraId="159F627C" w14:textId="284E87D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139F" w:rsidRPr="005C139F">
        <w:rPr>
          <w:rFonts w:cs="Arial"/>
          <w:b/>
          <w:bCs/>
          <w:sz w:val="24"/>
          <w:lang w:eastAsia="ja-JP"/>
        </w:rPr>
        <w:t>10.2.2.2</w:t>
      </w:r>
    </w:p>
    <w:p w14:paraId="1E91DFD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D448501" w14:textId="6E8334A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0B9E">
        <w:rPr>
          <w:rFonts w:ascii="Arial" w:hAnsi="Arial" w:cs="Arial"/>
          <w:b/>
          <w:bCs/>
          <w:sz w:val="24"/>
        </w:rPr>
        <w:t xml:space="preserve">UE capability </w:t>
      </w:r>
      <w:r w:rsidR="00040836">
        <w:rPr>
          <w:rFonts w:ascii="Arial" w:hAnsi="Arial" w:cs="Arial"/>
          <w:b/>
          <w:bCs/>
          <w:sz w:val="24"/>
        </w:rPr>
        <w:t>structure</w:t>
      </w:r>
      <w:r w:rsidR="009C0B9E">
        <w:rPr>
          <w:rFonts w:ascii="Arial" w:hAnsi="Arial" w:cs="Arial"/>
          <w:b/>
          <w:bCs/>
          <w:sz w:val="24"/>
        </w:rPr>
        <w:t xml:space="preserve"> for LTE/NR DC</w:t>
      </w:r>
    </w:p>
    <w:p w14:paraId="28AF7206" w14:textId="6C9C8E3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C139F" w:rsidRPr="005C139F">
        <w:rPr>
          <w:rFonts w:ascii="Arial" w:hAnsi="Arial" w:cs="Arial"/>
          <w:b/>
          <w:bCs/>
          <w:sz w:val="24"/>
        </w:rPr>
        <w:t>NR_newRAT (Release 15)</w:t>
      </w:r>
    </w:p>
    <w:p w14:paraId="6DB610E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CB3DECF" w14:textId="77777777" w:rsidR="00CD4C7B" w:rsidRPr="006E13D1" w:rsidRDefault="00CD4C7B" w:rsidP="00CD4C7B">
      <w:pPr>
        <w:pStyle w:val="Heading1"/>
      </w:pPr>
      <w:r w:rsidRPr="006E13D1">
        <w:t>1</w:t>
      </w:r>
      <w:r w:rsidRPr="006E13D1">
        <w:tab/>
      </w:r>
      <w:r w:rsidR="0056573F">
        <w:t>Introduction</w:t>
      </w:r>
    </w:p>
    <w:p w14:paraId="1B77AA81" w14:textId="21181700" w:rsidR="00CD4C7B" w:rsidRDefault="00040836" w:rsidP="00CD4C7B">
      <w:r>
        <w:t>During the SI phase, the following agreements have been made regarding the capability reporting and coordination aspects for LTE/NR DC. These agreements are copied below as a reference for this discussion:</w:t>
      </w:r>
    </w:p>
    <w:p w14:paraId="7908DA95"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Agreements</w:t>
      </w:r>
    </w:p>
    <w:p w14:paraId="63B68355"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1</w:t>
      </w:r>
      <w:r w:rsidRPr="00F049B7">
        <w:rPr>
          <w:szCs w:val="20"/>
        </w:rPr>
        <w:tab/>
        <w:t>From a RAN2 perspective, we aim to have an independent capability information for NR and LTE (meaning that node of one RAT does not need to look at the capabilities of the other RAT). Does not preclude that capabilities of one RAT might contain some information related to the other RAT (e.g. at least measurement capabilities)</w:t>
      </w:r>
    </w:p>
    <w:p w14:paraId="6BD941CC"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2</w:t>
      </w:r>
      <w:r w:rsidRPr="00F049B7">
        <w:rPr>
          <w:szCs w:val="20"/>
        </w:rPr>
        <w:tab/>
        <w:t>RAN2 should study further how to coordinate capabilities between the UE, LTE eNB and NR gNB.</w:t>
      </w:r>
    </w:p>
    <w:p w14:paraId="2BD56767" w14:textId="08BE1ADC" w:rsidR="00040836" w:rsidRDefault="00040836" w:rsidP="00CD4C7B"/>
    <w:p w14:paraId="76074DB2"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Agreements</w:t>
      </w:r>
    </w:p>
    <w:p w14:paraId="113CA4F8"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1: RAN2 shall consider the LTE/NR tight interworking (with LTE eNB, NR gNB or eLTE eNB as a master node) for the coordination of capabilities.</w:t>
      </w:r>
    </w:p>
    <w:p w14:paraId="5E9188F2"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2:</w:t>
      </w:r>
      <w:r w:rsidRPr="00F049B7">
        <w:rPr>
          <w:szCs w:val="20"/>
        </w:rPr>
        <w:tab/>
        <w:t xml:space="preserve"> We should aim to minimum the differences between the NR capability reporting across the LTE/NR tight interworking cases (NR gNB as a master node) and the standalone NR gNB case.</w:t>
      </w:r>
    </w:p>
    <w:p w14:paraId="103F975D"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3</w:t>
      </w:r>
      <w:r w:rsidRPr="00F049B7">
        <w:rPr>
          <w:szCs w:val="20"/>
        </w:rPr>
        <w:tab/>
        <w:t xml:space="preserve"> At least some band combinations across RATs should be coordinated across the master and the secondary nodes.</w:t>
      </w:r>
    </w:p>
    <w:p w14:paraId="729E9064"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4</w:t>
      </w:r>
      <w:r w:rsidRPr="00F049B7">
        <w:rPr>
          <w:szCs w:val="20"/>
        </w:rPr>
        <w:tab/>
        <w:t>Layer 2 buffer capabilities should be coordinated across the RATs should be coordinated across the master and the secondary nodes.</w:t>
      </w:r>
    </w:p>
    <w:p w14:paraId="481642B7"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 xml:space="preserve">5: </w:t>
      </w:r>
      <w:r w:rsidRPr="00F049B7">
        <w:rPr>
          <w:szCs w:val="20"/>
        </w:rPr>
        <w:tab/>
        <w:t>RAN2 aim for a solution where the master node and secondary node are not required to comprehend each others UE configuration.</w:t>
      </w:r>
    </w:p>
    <w:p w14:paraId="00192532" w14:textId="1F561D63" w:rsidR="00040836" w:rsidRDefault="00040836" w:rsidP="00CD4C7B"/>
    <w:p w14:paraId="10C50E50"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Agreements:</w:t>
      </w:r>
    </w:p>
    <w:p w14:paraId="72C2DC44"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1: Agree the following principle: the master node and the secondary node only need to use own RAT UE capabilities (which will include some other RAT capabilities relating to the interworking). At least for the initial configuration of interworking case these are provided on the master node RAT or from core network</w:t>
      </w:r>
    </w:p>
    <w:p w14:paraId="543BCE15" w14:textId="4507E70D" w:rsidR="00040836" w:rsidRDefault="00040836" w:rsidP="00CD4C7B"/>
    <w:p w14:paraId="53574F81"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Agreements</w:t>
      </w:r>
    </w:p>
    <w:p w14:paraId="5791FC73"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LTE capabilities changes to support EN-DC</w:t>
      </w:r>
    </w:p>
    <w:p w14:paraId="168EB9E5"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 xml:space="preserve">1: LTE capabilites shall include information related to NR measurements </w:t>
      </w:r>
    </w:p>
    <w:p w14:paraId="7C7E522A"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2: LTE capabilites shall include support of EN-DC</w:t>
      </w:r>
    </w:p>
    <w:p w14:paraId="15231C82"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3: Further changes to LTE capabilities are FFS</w:t>
      </w:r>
    </w:p>
    <w:p w14:paraId="7F095574"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p>
    <w:p w14:paraId="2420461E"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NR capability reporting</w:t>
      </w:r>
    </w:p>
    <w:p w14:paraId="052EB3DC"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4: NR shall support independent capabilities reporting (this does not preclude the NR and LTE capabilities indicating dependencies in the capabilities reported)</w:t>
      </w:r>
    </w:p>
    <w:p w14:paraId="6BB6B2EB"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p>
    <w:p w14:paraId="5AFAE3D2"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LTE/NR capabilites dependencies to support EN-DC</w:t>
      </w:r>
    </w:p>
    <w:p w14:paraId="6602D244"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lastRenderedPageBreak/>
        <w:t xml:space="preserve">5: For Type I capabilities (where the use of the capability is isolated to the RAT), no coordination is needed and the NR specific capabilities are just forwarded by the MeNB to the SgNB using LTE DC as a baseline </w:t>
      </w:r>
    </w:p>
    <w:p w14:paraId="4028B5C5" w14:textId="7B105FA0" w:rsidR="00040836" w:rsidRDefault="00040836" w:rsidP="00CD4C7B"/>
    <w:p w14:paraId="67B5184D"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Agreements</w:t>
      </w:r>
    </w:p>
    <w:p w14:paraId="29722255"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1</w:t>
      </w:r>
      <w:r w:rsidRPr="00F049B7">
        <w:rPr>
          <w:szCs w:val="20"/>
        </w:rPr>
        <w:tab/>
        <w:t>Type definitions are guidance for the purpose of discussion in the SI and early part of the WI phase. They will not limit further discussion and will not be captured in the specifications.</w:t>
      </w:r>
    </w:p>
    <w:p w14:paraId="1A9BE0FC"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p>
    <w:p w14:paraId="6912EFAC"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2</w:t>
      </w:r>
      <w:r w:rsidRPr="00F049B7">
        <w:rPr>
          <w:szCs w:val="20"/>
        </w:rPr>
        <w:tab/>
        <w:t xml:space="preserve">Type II, the use of the capability in one RAT has impacts to the other RAT, however the use of capability in one RAT is not understood by the NW side of the other RAT.  </w:t>
      </w:r>
    </w:p>
    <w:p w14:paraId="1681884E"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p>
    <w:p w14:paraId="0256E49E"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3</w:t>
      </w:r>
      <w:r w:rsidRPr="00F049B7">
        <w:rPr>
          <w:szCs w:val="20"/>
        </w:rPr>
        <w:tab/>
        <w:t xml:space="preserve">Type III, the use of the capability in one RAT has impact to the other RAT, and the use of capability in one RAT is understood by the NW side of the other RAT. </w:t>
      </w:r>
    </w:p>
    <w:p w14:paraId="5A8D316D"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p>
    <w:p w14:paraId="75AE0CFF"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4:</w:t>
      </w:r>
      <w:r w:rsidRPr="00F049B7">
        <w:rPr>
          <w:szCs w:val="20"/>
        </w:rPr>
        <w:tab/>
        <w:t>Some capabilities (e.g. RF capability) are coordinated using Xx and involve a reconfiguration of the UE. The configuration of the UE does not exceeds its capabilities.</w:t>
      </w:r>
    </w:p>
    <w:p w14:paraId="313580C8"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p>
    <w:p w14:paraId="6C9A5318" w14:textId="77777777" w:rsidR="00040836" w:rsidRPr="00F049B7" w:rsidRDefault="00040836" w:rsidP="00040836">
      <w:pPr>
        <w:pStyle w:val="Doc-text2"/>
        <w:pBdr>
          <w:top w:val="single" w:sz="4" w:space="1" w:color="auto"/>
          <w:left w:val="single" w:sz="4" w:space="4" w:color="auto"/>
          <w:bottom w:val="single" w:sz="4" w:space="1" w:color="auto"/>
          <w:right w:val="single" w:sz="4" w:space="4" w:color="auto"/>
        </w:pBdr>
        <w:rPr>
          <w:szCs w:val="20"/>
        </w:rPr>
      </w:pPr>
      <w:r w:rsidRPr="00F049B7">
        <w:rPr>
          <w:szCs w:val="20"/>
        </w:rPr>
        <w:t>5:</w:t>
      </w:r>
      <w:r w:rsidRPr="00F049B7">
        <w:rPr>
          <w:szCs w:val="20"/>
        </w:rPr>
        <w:tab/>
        <w:t>Some capabilities (e.g. buffer size) are coordinated using Xx and will not involve a reconfiguration of the UE. The ongoing operation of the network does not exceed the UEs capabilities</w:t>
      </w:r>
    </w:p>
    <w:p w14:paraId="3E316979" w14:textId="34371D76" w:rsidR="00040836" w:rsidRDefault="00040836" w:rsidP="00CD4C7B"/>
    <w:p w14:paraId="2806A3C4" w14:textId="77777777" w:rsidR="009E0E5A" w:rsidRPr="00F049B7" w:rsidRDefault="009E0E5A" w:rsidP="009E0E5A">
      <w:pPr>
        <w:pStyle w:val="Doc-text2"/>
        <w:pBdr>
          <w:top w:val="single" w:sz="4" w:space="1" w:color="auto"/>
          <w:left w:val="single" w:sz="4" w:space="4" w:color="auto"/>
          <w:bottom w:val="single" w:sz="4" w:space="1" w:color="auto"/>
          <w:right w:val="single" w:sz="4" w:space="4" w:color="auto"/>
        </w:pBdr>
        <w:rPr>
          <w:szCs w:val="20"/>
        </w:rPr>
      </w:pPr>
      <w:r w:rsidRPr="00F049B7">
        <w:rPr>
          <w:szCs w:val="20"/>
        </w:rPr>
        <w:t>3: Further changes to LTE capabilities are FFS</w:t>
      </w:r>
    </w:p>
    <w:p w14:paraId="18981EFE" w14:textId="77777777" w:rsidR="009E0E5A" w:rsidRDefault="009E0E5A" w:rsidP="00CD4C7B"/>
    <w:p w14:paraId="41721621" w14:textId="1C01EBE3" w:rsidR="00040836" w:rsidRDefault="009E0E5A" w:rsidP="00CD4C7B">
      <w:r>
        <w:t>I</w:t>
      </w:r>
      <w:r w:rsidR="00040836">
        <w:t>n this document, we aim to discuss potential structure of the LTE/NR DC capability signalling by listing a few options</w:t>
      </w:r>
      <w:r>
        <w:t xml:space="preserve"> and comparing them.</w:t>
      </w:r>
    </w:p>
    <w:p w14:paraId="58D4E1B7" w14:textId="2AC1831C" w:rsidR="00CD4C7B" w:rsidRPr="006E13D1" w:rsidRDefault="00CD4C7B" w:rsidP="00CD4C7B">
      <w:pPr>
        <w:pStyle w:val="Heading1"/>
      </w:pPr>
      <w:r w:rsidRPr="006E13D1">
        <w:t>2</w:t>
      </w:r>
      <w:r w:rsidRPr="006E13D1">
        <w:tab/>
      </w:r>
      <w:r w:rsidR="00040836">
        <w:t>Background</w:t>
      </w:r>
    </w:p>
    <w:p w14:paraId="5B766500" w14:textId="566B1E53" w:rsidR="00C43CD2" w:rsidRDefault="00C43CD2" w:rsidP="001B49C9">
      <w:r>
        <w:t>The UE capability may be broadly categorized into the following sub-groups:</w:t>
      </w:r>
    </w:p>
    <w:p w14:paraId="6677384E" w14:textId="727A5346" w:rsidR="00C43CD2" w:rsidRDefault="008A718F" w:rsidP="00A71440">
      <w:pPr>
        <w:pStyle w:val="ListParagraph"/>
        <w:numPr>
          <w:ilvl w:val="0"/>
          <w:numId w:val="6"/>
        </w:numPr>
      </w:pPr>
      <w:r>
        <w:t>RF capabilities</w:t>
      </w:r>
      <w:r w:rsidR="00C43CD2">
        <w:t xml:space="preserve"> (</w:t>
      </w:r>
      <w:r w:rsidR="00A71440" w:rsidRPr="00A71440">
        <w:t xml:space="preserve">Band combinations </w:t>
      </w:r>
      <w:r>
        <w:t>and capabilities that are per band combination)</w:t>
      </w:r>
    </w:p>
    <w:p w14:paraId="6356641A" w14:textId="36F91DF5" w:rsidR="008A718F" w:rsidRDefault="008A718F" w:rsidP="008A718F">
      <w:pPr>
        <w:pStyle w:val="ListParagraph"/>
        <w:numPr>
          <w:ilvl w:val="0"/>
          <w:numId w:val="6"/>
        </w:numPr>
      </w:pPr>
      <w:r>
        <w:t>PHY capabilities</w:t>
      </w:r>
      <w:r w:rsidRPr="008A718F">
        <w:t xml:space="preserve"> </w:t>
      </w:r>
      <w:r>
        <w:t>(</w:t>
      </w:r>
      <w:r w:rsidRPr="008A718F">
        <w:t xml:space="preserve">Receiver, MIMO </w:t>
      </w:r>
      <w:r>
        <w:t>and</w:t>
      </w:r>
      <w:r w:rsidRPr="008A718F">
        <w:t xml:space="preserve"> TM capabilities, </w:t>
      </w:r>
      <w:r>
        <w:t xml:space="preserve">feedback, </w:t>
      </w:r>
      <w:r w:rsidRPr="008A718F">
        <w:t>codebooks</w:t>
      </w:r>
      <w:r>
        <w:t xml:space="preserve"> etc.)</w:t>
      </w:r>
    </w:p>
    <w:p w14:paraId="0DFF1DBE" w14:textId="5C753A12" w:rsidR="008A718F" w:rsidRDefault="008A718F" w:rsidP="008A718F">
      <w:pPr>
        <w:pStyle w:val="ListParagraph"/>
        <w:numPr>
          <w:ilvl w:val="0"/>
          <w:numId w:val="6"/>
        </w:numPr>
      </w:pPr>
      <w:r>
        <w:t>Protocol-specific capabilities (</w:t>
      </w:r>
      <w:r w:rsidRPr="008A718F">
        <w:t>MAC/RLC/PDCP</w:t>
      </w:r>
      <w:r>
        <w:t xml:space="preserve"> based capabilities</w:t>
      </w:r>
      <w:r w:rsidRPr="008A718F">
        <w:t>)</w:t>
      </w:r>
    </w:p>
    <w:p w14:paraId="13E678D2" w14:textId="5D45542E" w:rsidR="008A718F" w:rsidRDefault="008A718F" w:rsidP="008A718F">
      <w:pPr>
        <w:pStyle w:val="ListParagraph"/>
        <w:numPr>
          <w:ilvl w:val="0"/>
          <w:numId w:val="6"/>
        </w:numPr>
      </w:pPr>
      <w:r>
        <w:t>Measurement specific capabilities</w:t>
      </w:r>
    </w:p>
    <w:p w14:paraId="47BB5BA7" w14:textId="35FDB188" w:rsidR="008A718F" w:rsidRDefault="008A718F" w:rsidP="008A718F">
      <w:pPr>
        <w:pStyle w:val="ListParagraph"/>
        <w:numPr>
          <w:ilvl w:val="0"/>
          <w:numId w:val="6"/>
        </w:numPr>
      </w:pPr>
      <w:r>
        <w:t>Feature specific capabilities</w:t>
      </w:r>
    </w:p>
    <w:p w14:paraId="609083D3" w14:textId="38D18760" w:rsidR="008A718F" w:rsidRDefault="008A718F" w:rsidP="008A718F">
      <w:pPr>
        <w:pStyle w:val="ListParagraph"/>
        <w:numPr>
          <w:ilvl w:val="0"/>
          <w:numId w:val="6"/>
        </w:numPr>
      </w:pPr>
      <w:r>
        <w:t>UE category indication</w:t>
      </w:r>
    </w:p>
    <w:p w14:paraId="582BA30F" w14:textId="411CD10F" w:rsidR="008A718F" w:rsidRDefault="008A718F" w:rsidP="008A718F">
      <w:pPr>
        <w:pStyle w:val="ListParagraph"/>
        <w:numPr>
          <w:ilvl w:val="0"/>
          <w:numId w:val="6"/>
        </w:numPr>
      </w:pPr>
      <w:r>
        <w:t>Inter-RAT capabilities (e.g. f</w:t>
      </w:r>
      <w:r w:rsidRPr="008A718F">
        <w:t>requency bands supported by inter-RAT</w:t>
      </w:r>
      <w:r>
        <w:t>)</w:t>
      </w:r>
    </w:p>
    <w:p w14:paraId="098CF9C7" w14:textId="77777777" w:rsidR="008A718F" w:rsidRDefault="008A718F" w:rsidP="008A718F">
      <w:pPr>
        <w:pStyle w:val="ListParagraph"/>
      </w:pPr>
    </w:p>
    <w:p w14:paraId="61724D2C" w14:textId="6B360CDB" w:rsidR="008A718F" w:rsidRDefault="00B13B15" w:rsidP="008A718F">
      <w:pPr>
        <w:pStyle w:val="ListParagraph"/>
        <w:jc w:val="center"/>
      </w:pPr>
      <w:r w:rsidRPr="00B13B15">
        <w:rPr>
          <w:noProof/>
          <w:lang w:val="en-US"/>
        </w:rPr>
        <w:drawing>
          <wp:inline distT="0" distB="0" distL="0" distR="0" wp14:anchorId="439E0AF9" wp14:editId="510F1746">
            <wp:extent cx="3477805" cy="1520190"/>
            <wp:effectExtent l="0" t="0" r="889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80819" cy="1521508"/>
                    </a:xfrm>
                    <a:prstGeom prst="rect">
                      <a:avLst/>
                    </a:prstGeom>
                    <a:noFill/>
                    <a:ln>
                      <a:noFill/>
                    </a:ln>
                  </pic:spPr>
                </pic:pic>
              </a:graphicData>
            </a:graphic>
          </wp:inline>
        </w:drawing>
      </w:r>
    </w:p>
    <w:p w14:paraId="161E16A5" w14:textId="77777777" w:rsidR="008A718F" w:rsidRPr="006E13D1" w:rsidRDefault="008A718F" w:rsidP="008A718F">
      <w:pPr>
        <w:pStyle w:val="TF"/>
        <w:ind w:left="720"/>
      </w:pPr>
      <w:r>
        <w:t>Figure 2-1</w:t>
      </w:r>
      <w:r w:rsidRPr="006E13D1">
        <w:t xml:space="preserve">: </w:t>
      </w:r>
      <w:r>
        <w:t>Joint LTE-NR capabilities</w:t>
      </w:r>
    </w:p>
    <w:p w14:paraId="5AA5DEB3" w14:textId="60E42FAE" w:rsidR="00CD4C7B" w:rsidRDefault="00040836" w:rsidP="001B49C9">
      <w:r>
        <w:t>A simple illustration of the LTE/NR capabilities is shown in Figure 2-1 which is true for any LTE/NR DC (LTE or NR as the master).</w:t>
      </w:r>
      <w:r w:rsidR="00C43CD2">
        <w:t xml:space="preserve"> The overlap in the picture refer to </w:t>
      </w:r>
      <w:r w:rsidR="008A718F">
        <w:t>the shared capabilities</w:t>
      </w:r>
      <w:r w:rsidR="00C43CD2">
        <w:t xml:space="preserve"> between LTE and NR</w:t>
      </w:r>
      <w:r w:rsidR="008A718F">
        <w:t>.</w:t>
      </w:r>
    </w:p>
    <w:p w14:paraId="3475E09D" w14:textId="5DB750CB" w:rsidR="009E0E5A" w:rsidRDefault="009E0E5A" w:rsidP="00B13B15">
      <w:pPr>
        <w:jc w:val="center"/>
      </w:pPr>
      <w:r w:rsidRPr="009E0E5A">
        <w:rPr>
          <w:noProof/>
          <w:lang w:val="en-US"/>
        </w:rPr>
        <w:lastRenderedPageBreak/>
        <w:drawing>
          <wp:inline distT="0" distB="0" distL="0" distR="0" wp14:anchorId="1A381B81" wp14:editId="02CF1257">
            <wp:extent cx="3347133" cy="1770054"/>
            <wp:effectExtent l="0" t="0" r="571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3180" cy="1773252"/>
                    </a:xfrm>
                    <a:prstGeom prst="rect">
                      <a:avLst/>
                    </a:prstGeom>
                    <a:noFill/>
                    <a:ln>
                      <a:noFill/>
                    </a:ln>
                  </pic:spPr>
                </pic:pic>
              </a:graphicData>
            </a:graphic>
          </wp:inline>
        </w:drawing>
      </w:r>
    </w:p>
    <w:p w14:paraId="520738E5" w14:textId="377C93DB" w:rsidR="00B13B15" w:rsidRPr="00B13B15" w:rsidRDefault="00A802DF" w:rsidP="00B13B15">
      <w:pPr>
        <w:jc w:val="center"/>
        <w:rPr>
          <w:rFonts w:ascii="Arial" w:hAnsi="Arial"/>
          <w:b/>
        </w:rPr>
      </w:pPr>
      <w:r>
        <w:rPr>
          <w:rFonts w:ascii="Arial" w:hAnsi="Arial"/>
          <w:b/>
        </w:rPr>
        <w:t>Figure 2-2</w:t>
      </w:r>
      <w:r w:rsidR="00B13B15" w:rsidRPr="00B13B15">
        <w:rPr>
          <w:rFonts w:ascii="Arial" w:hAnsi="Arial"/>
          <w:b/>
        </w:rPr>
        <w:t xml:space="preserve">: </w:t>
      </w:r>
      <w:r>
        <w:rPr>
          <w:rFonts w:ascii="Arial" w:hAnsi="Arial"/>
          <w:b/>
        </w:rPr>
        <w:t>Separate per-RAT capabilities</w:t>
      </w:r>
    </w:p>
    <w:p w14:paraId="57E6DCA1" w14:textId="1D59CD3A" w:rsidR="009E0E5A" w:rsidRDefault="00A802DF" w:rsidP="001B49C9">
      <w:r>
        <w:t xml:space="preserve">In Figure 2-2, a per RAT view of the </w:t>
      </w:r>
      <w:r w:rsidR="009E0E5A">
        <w:t>DC</w:t>
      </w:r>
      <w:r>
        <w:t xml:space="preserve"> capabilities are shown in a manner that is easy to perceive.</w:t>
      </w:r>
      <w:r w:rsidR="009E0E5A">
        <w:t xml:space="preserve"> The joint LTE-NR capabilities at least contain the following parts:</w:t>
      </w:r>
    </w:p>
    <w:p w14:paraId="78056526" w14:textId="42F61E4C" w:rsidR="009E0E5A" w:rsidRDefault="009E0E5A" w:rsidP="009E0E5A">
      <w:pPr>
        <w:pStyle w:val="ListParagraph"/>
        <w:numPr>
          <w:ilvl w:val="0"/>
          <w:numId w:val="6"/>
        </w:numPr>
      </w:pPr>
      <w:r>
        <w:t>LTE L1/L2 restrictions for LTE/NR DC</w:t>
      </w:r>
    </w:p>
    <w:p w14:paraId="0E32B1B4" w14:textId="068F681C" w:rsidR="009E0E5A" w:rsidRDefault="009E0E5A" w:rsidP="009E0E5A">
      <w:pPr>
        <w:pStyle w:val="ListParagraph"/>
        <w:numPr>
          <w:ilvl w:val="0"/>
          <w:numId w:val="6"/>
        </w:numPr>
      </w:pPr>
      <w:r>
        <w:t>Subset of LTE band combinations that will be allowed for LTE/NR DC</w:t>
      </w:r>
    </w:p>
    <w:p w14:paraId="2C5B7F57" w14:textId="19F349BA" w:rsidR="009E0E5A" w:rsidRDefault="009E0E5A" w:rsidP="009E0E5A">
      <w:pPr>
        <w:pStyle w:val="ListParagraph"/>
        <w:numPr>
          <w:ilvl w:val="0"/>
          <w:numId w:val="6"/>
        </w:numPr>
      </w:pPr>
      <w:r>
        <w:t>NR L1/L2 restrictions for LTE/NR DC</w:t>
      </w:r>
    </w:p>
    <w:p w14:paraId="46999F09" w14:textId="7FA69706" w:rsidR="009E0E5A" w:rsidRDefault="009E0E5A" w:rsidP="009E0E5A">
      <w:pPr>
        <w:pStyle w:val="ListParagraph"/>
        <w:numPr>
          <w:ilvl w:val="0"/>
          <w:numId w:val="6"/>
        </w:numPr>
      </w:pPr>
      <w:r>
        <w:t>Subset of NR band combinations that will be allowed for LTE/NR DC</w:t>
      </w:r>
    </w:p>
    <w:p w14:paraId="76F52B63" w14:textId="1655123C" w:rsidR="009E0E5A" w:rsidRDefault="009E0E5A" w:rsidP="009E0E5A">
      <w:pPr>
        <w:pStyle w:val="ListParagraph"/>
        <w:numPr>
          <w:ilvl w:val="0"/>
          <w:numId w:val="6"/>
        </w:numPr>
      </w:pPr>
      <w:r>
        <w:t>Joint restrictions across both the LTE and NR</w:t>
      </w:r>
    </w:p>
    <w:p w14:paraId="0AB7242F" w14:textId="77777777" w:rsidR="009E0E5A" w:rsidRDefault="00A802DF" w:rsidP="001B49C9">
      <w:pPr>
        <w:rPr>
          <w:b/>
        </w:rPr>
      </w:pPr>
      <w:r w:rsidRPr="00A802DF">
        <w:rPr>
          <w:b/>
        </w:rPr>
        <w:t>Observation 1:</w:t>
      </w:r>
      <w:r>
        <w:rPr>
          <w:b/>
        </w:rPr>
        <w:t xml:space="preserve"> </w:t>
      </w:r>
      <w:r w:rsidR="009E0E5A">
        <w:rPr>
          <w:b/>
        </w:rPr>
        <w:t xml:space="preserve">There are 2 options for capability structuring; </w:t>
      </w:r>
    </w:p>
    <w:p w14:paraId="53E6819D" w14:textId="0A789D35" w:rsidR="009E0E5A" w:rsidRDefault="009E0E5A" w:rsidP="009E0E5A">
      <w:pPr>
        <w:ind w:left="1136"/>
        <w:rPr>
          <w:b/>
        </w:rPr>
      </w:pPr>
      <w:r>
        <w:rPr>
          <w:b/>
        </w:rPr>
        <w:t>- Option 1: Separate container</w:t>
      </w:r>
      <w:r w:rsidR="00EA35BF">
        <w:rPr>
          <w:b/>
        </w:rPr>
        <w:t xml:space="preserve"> approach - </w:t>
      </w:r>
      <w:r w:rsidR="0060627B">
        <w:rPr>
          <w:b/>
        </w:rPr>
        <w:t>joint signalling</w:t>
      </w:r>
    </w:p>
    <w:p w14:paraId="68C21F0D" w14:textId="6E680A90" w:rsidR="00A802DF" w:rsidRDefault="009E0E5A" w:rsidP="009E0E5A">
      <w:pPr>
        <w:ind w:left="1136"/>
        <w:rPr>
          <w:b/>
        </w:rPr>
      </w:pPr>
      <w:r>
        <w:rPr>
          <w:b/>
        </w:rPr>
        <w:t xml:space="preserve">- Option 2: </w:t>
      </w:r>
      <w:r w:rsidR="0060627B">
        <w:rPr>
          <w:b/>
        </w:rPr>
        <w:t xml:space="preserve">Tagging approach </w:t>
      </w:r>
      <w:r w:rsidR="00EA35BF">
        <w:rPr>
          <w:b/>
        </w:rPr>
        <w:t>- n</w:t>
      </w:r>
      <w:r w:rsidR="0060627B">
        <w:rPr>
          <w:b/>
        </w:rPr>
        <w:t>o extra container, distributed signalling</w:t>
      </w:r>
    </w:p>
    <w:tbl>
      <w:tblPr>
        <w:tblStyle w:val="TableGrid"/>
        <w:tblW w:w="0" w:type="auto"/>
        <w:tblLook w:val="04A0" w:firstRow="1" w:lastRow="0" w:firstColumn="1" w:lastColumn="0" w:noHBand="0" w:noVBand="1"/>
      </w:tblPr>
      <w:tblGrid>
        <w:gridCol w:w="2122"/>
        <w:gridCol w:w="4298"/>
        <w:gridCol w:w="3211"/>
      </w:tblGrid>
      <w:tr w:rsidR="0060627B" w14:paraId="1A1D0463" w14:textId="77777777" w:rsidTr="0060627B">
        <w:tc>
          <w:tcPr>
            <w:tcW w:w="2122" w:type="dxa"/>
          </w:tcPr>
          <w:p w14:paraId="723E9BA8" w14:textId="71AF2173" w:rsidR="0060627B" w:rsidRDefault="0060627B" w:rsidP="0060627B">
            <w:pPr>
              <w:jc w:val="center"/>
              <w:rPr>
                <w:b/>
              </w:rPr>
            </w:pPr>
            <w:r>
              <w:rPr>
                <w:b/>
              </w:rPr>
              <w:t>Option</w:t>
            </w:r>
          </w:p>
        </w:tc>
        <w:tc>
          <w:tcPr>
            <w:tcW w:w="4298" w:type="dxa"/>
          </w:tcPr>
          <w:p w14:paraId="66E6647B" w14:textId="08A3E4C5" w:rsidR="0060627B" w:rsidRDefault="0060627B" w:rsidP="0060627B">
            <w:pPr>
              <w:jc w:val="center"/>
              <w:rPr>
                <w:b/>
              </w:rPr>
            </w:pPr>
            <w:r>
              <w:rPr>
                <w:b/>
              </w:rPr>
              <w:t>Pros</w:t>
            </w:r>
          </w:p>
        </w:tc>
        <w:tc>
          <w:tcPr>
            <w:tcW w:w="3211" w:type="dxa"/>
          </w:tcPr>
          <w:p w14:paraId="2FA9A49E" w14:textId="23D50003" w:rsidR="0060627B" w:rsidRDefault="0060627B" w:rsidP="0060627B">
            <w:pPr>
              <w:jc w:val="center"/>
              <w:rPr>
                <w:b/>
              </w:rPr>
            </w:pPr>
            <w:r>
              <w:rPr>
                <w:b/>
              </w:rPr>
              <w:t>Cons</w:t>
            </w:r>
          </w:p>
        </w:tc>
      </w:tr>
      <w:tr w:rsidR="0060627B" w14:paraId="008C7F09" w14:textId="77777777" w:rsidTr="0060627B">
        <w:tc>
          <w:tcPr>
            <w:tcW w:w="2122" w:type="dxa"/>
          </w:tcPr>
          <w:p w14:paraId="663E0C46" w14:textId="35709130" w:rsidR="0060627B" w:rsidRDefault="00067D6F" w:rsidP="0060627B">
            <w:pPr>
              <w:jc w:val="center"/>
              <w:rPr>
                <w:b/>
              </w:rPr>
            </w:pPr>
            <w:r>
              <w:rPr>
                <w:b/>
              </w:rPr>
              <w:t>Separate container approach</w:t>
            </w:r>
          </w:p>
        </w:tc>
        <w:tc>
          <w:tcPr>
            <w:tcW w:w="4298" w:type="dxa"/>
          </w:tcPr>
          <w:p w14:paraId="7057FC81" w14:textId="3AB17692" w:rsidR="0060627B" w:rsidRDefault="0060627B" w:rsidP="0060627B">
            <w:r w:rsidRPr="0060627B">
              <w:t xml:space="preserve">(+) </w:t>
            </w:r>
            <w:r>
              <w:t>Information is collected at one place and easy to maintain and possibility to extend</w:t>
            </w:r>
            <w:r w:rsidR="007317C0">
              <w:t>.</w:t>
            </w:r>
          </w:p>
          <w:p w14:paraId="7569D01D" w14:textId="1D53786E" w:rsidR="00261FA6" w:rsidRPr="0060627B" w:rsidRDefault="00261FA6" w:rsidP="0060627B">
            <w:r>
              <w:t>(+) Container is sent by UE upon request (based on LTE)</w:t>
            </w:r>
            <w:r w:rsidR="007317C0">
              <w:t>.</w:t>
            </w:r>
          </w:p>
        </w:tc>
        <w:tc>
          <w:tcPr>
            <w:tcW w:w="3211" w:type="dxa"/>
          </w:tcPr>
          <w:p w14:paraId="1C12BC59" w14:textId="1E7E8949" w:rsidR="0060627B" w:rsidRDefault="0060627B" w:rsidP="0060627B">
            <w:r w:rsidRPr="0060627B">
              <w:t>(-)</w:t>
            </w:r>
            <w:r>
              <w:t xml:space="preserve"> Repetition of information, quickly grows in size</w:t>
            </w:r>
            <w:r w:rsidR="007317C0">
              <w:t>.</w:t>
            </w:r>
          </w:p>
          <w:p w14:paraId="7761DDF2" w14:textId="4A7BF889" w:rsidR="00261FA6" w:rsidRPr="0060627B" w:rsidRDefault="00261FA6" w:rsidP="0060627B">
            <w:r>
              <w:t>(-) Each RAT needs to have the ability to comprehend the full container and its modifications every release</w:t>
            </w:r>
            <w:r w:rsidR="007317C0">
              <w:t>.</w:t>
            </w:r>
          </w:p>
        </w:tc>
      </w:tr>
      <w:tr w:rsidR="0060627B" w14:paraId="4981F948" w14:textId="77777777" w:rsidTr="0060627B">
        <w:tc>
          <w:tcPr>
            <w:tcW w:w="2122" w:type="dxa"/>
          </w:tcPr>
          <w:p w14:paraId="28F221F6" w14:textId="0C042111" w:rsidR="0060627B" w:rsidRDefault="00067D6F" w:rsidP="0060627B">
            <w:pPr>
              <w:jc w:val="center"/>
              <w:rPr>
                <w:b/>
              </w:rPr>
            </w:pPr>
            <w:r>
              <w:rPr>
                <w:b/>
              </w:rPr>
              <w:t>Tagging approach</w:t>
            </w:r>
          </w:p>
        </w:tc>
        <w:tc>
          <w:tcPr>
            <w:tcW w:w="4298" w:type="dxa"/>
          </w:tcPr>
          <w:p w14:paraId="3DC4EB33" w14:textId="310DB44F" w:rsidR="00261FA6" w:rsidRDefault="0060627B" w:rsidP="0060627B">
            <w:r w:rsidRPr="0060627B">
              <w:t>(+)</w:t>
            </w:r>
            <w:r w:rsidR="00261FA6">
              <w:t xml:space="preserve"> Tagging allows capabilities to remain within respective RAT but allows clear linking</w:t>
            </w:r>
            <w:r w:rsidR="007317C0">
              <w:t>.</w:t>
            </w:r>
          </w:p>
          <w:p w14:paraId="661ADA39" w14:textId="1C017CC1" w:rsidR="00BE5DC9" w:rsidRDefault="00BE5DC9" w:rsidP="0060627B">
            <w:r>
              <w:t>(+) Tagging also allows</w:t>
            </w:r>
            <w:r w:rsidR="00A30500">
              <w:t xml:space="preserve"> new</w:t>
            </w:r>
            <w:r>
              <w:t xml:space="preserve"> attributes to be linked to capabilities</w:t>
            </w:r>
            <w:r w:rsidR="00A30500">
              <w:t xml:space="preserve"> (e.g. information that assists a RAT to help in making a choice of a particular configuration combination)</w:t>
            </w:r>
            <w:r w:rsidR="007317C0">
              <w:t>.</w:t>
            </w:r>
          </w:p>
          <w:p w14:paraId="02A688BA" w14:textId="5D6E36EC" w:rsidR="0060627B" w:rsidRDefault="00261FA6" w:rsidP="0060627B">
            <w:r>
              <w:t>(+) Capability reporting structure size is much smaller due to tagging</w:t>
            </w:r>
            <w:r w:rsidR="007317C0">
              <w:t>.</w:t>
            </w:r>
          </w:p>
          <w:p w14:paraId="6C0D9BDA" w14:textId="0C78F257" w:rsidR="00221A4A" w:rsidRPr="0060627B" w:rsidRDefault="00221A4A" w:rsidP="0060627B">
            <w:r>
              <w:t xml:space="preserve">(+) A size optimized version for RAT </w:t>
            </w:r>
            <w:r w:rsidR="007317C0">
              <w:t xml:space="preserve">more capability information in NR (to optimize size within LTE). </w:t>
            </w:r>
          </w:p>
        </w:tc>
        <w:tc>
          <w:tcPr>
            <w:tcW w:w="3211" w:type="dxa"/>
          </w:tcPr>
          <w:p w14:paraId="6120FC75" w14:textId="3A652EBB" w:rsidR="0060627B" w:rsidRPr="0060627B" w:rsidRDefault="0060627B" w:rsidP="0060627B">
            <w:r w:rsidRPr="0060627B">
              <w:t>(</w:t>
            </w:r>
            <w:r>
              <w:t>-</w:t>
            </w:r>
            <w:r w:rsidRPr="0060627B">
              <w:t>)</w:t>
            </w:r>
            <w:r w:rsidR="00261FA6">
              <w:t xml:space="preserve"> Information is spread out</w:t>
            </w:r>
            <w:r w:rsidR="00B94581">
              <w:t>.</w:t>
            </w:r>
          </w:p>
        </w:tc>
      </w:tr>
    </w:tbl>
    <w:p w14:paraId="7B71520E" w14:textId="344057F9" w:rsidR="0060627B" w:rsidRDefault="0060627B" w:rsidP="0060627B">
      <w:pPr>
        <w:rPr>
          <w:b/>
        </w:rPr>
      </w:pPr>
    </w:p>
    <w:p w14:paraId="237BCBD1" w14:textId="223E8CD3" w:rsidR="003E4E28" w:rsidRDefault="003E4E28" w:rsidP="0060627B">
      <w:pPr>
        <w:rPr>
          <w:b/>
        </w:rPr>
      </w:pPr>
      <w:r>
        <w:rPr>
          <w:b/>
        </w:rPr>
        <w:t xml:space="preserve">Observation 2: </w:t>
      </w:r>
      <w:r w:rsidR="007317C0">
        <w:rPr>
          <w:b/>
        </w:rPr>
        <w:t xml:space="preserve">The approach of </w:t>
      </w:r>
      <w:r w:rsidR="003E4048">
        <w:rPr>
          <w:b/>
        </w:rPr>
        <w:t>tagging capabilites (for band combinations) allows capability details to remain within the RAT while allowing clear linking.</w:t>
      </w:r>
    </w:p>
    <w:p w14:paraId="716BABF1" w14:textId="43F30EDA" w:rsidR="003E4048" w:rsidRDefault="003E4048" w:rsidP="0060627B">
      <w:pPr>
        <w:rPr>
          <w:b/>
        </w:rPr>
      </w:pPr>
      <w:r>
        <w:rPr>
          <w:b/>
        </w:rPr>
        <w:t>Observation 3: Some duplication in signalling is needed in both the options:</w:t>
      </w:r>
    </w:p>
    <w:p w14:paraId="2A9ADF8D" w14:textId="6116D5FB" w:rsidR="003E4048" w:rsidRPr="003E4048" w:rsidRDefault="003E4048" w:rsidP="003E4048">
      <w:pPr>
        <w:pStyle w:val="ListParagraph"/>
        <w:numPr>
          <w:ilvl w:val="0"/>
          <w:numId w:val="6"/>
        </w:numPr>
        <w:rPr>
          <w:b/>
        </w:rPr>
      </w:pPr>
      <w:r>
        <w:rPr>
          <w:b/>
        </w:rPr>
        <w:t>For Option 1, t</w:t>
      </w:r>
      <w:r w:rsidRPr="003E4048">
        <w:rPr>
          <w:b/>
        </w:rPr>
        <w:t xml:space="preserve">he </w:t>
      </w:r>
      <w:r w:rsidR="00AC1742">
        <w:rPr>
          <w:b/>
        </w:rPr>
        <w:t>information</w:t>
      </w:r>
      <w:r w:rsidRPr="003E4048">
        <w:rPr>
          <w:b/>
        </w:rPr>
        <w:t xml:space="preserve"> would have to be duplicated </w:t>
      </w:r>
      <w:r w:rsidR="00AC1742">
        <w:rPr>
          <w:b/>
        </w:rPr>
        <w:t>leading to l</w:t>
      </w:r>
      <w:r w:rsidRPr="003E4048">
        <w:rPr>
          <w:b/>
        </w:rPr>
        <w:t>arge amount of signalling</w:t>
      </w:r>
      <w:r w:rsidR="00AC1742">
        <w:rPr>
          <w:b/>
        </w:rPr>
        <w:t xml:space="preserve"> and clear size increase.</w:t>
      </w:r>
    </w:p>
    <w:p w14:paraId="5E8DAAB1" w14:textId="393A64F2" w:rsidR="003E4048" w:rsidRDefault="00AC1742" w:rsidP="003E4048">
      <w:pPr>
        <w:pStyle w:val="ListParagraph"/>
        <w:numPr>
          <w:ilvl w:val="0"/>
          <w:numId w:val="6"/>
        </w:numPr>
        <w:rPr>
          <w:b/>
        </w:rPr>
      </w:pPr>
      <w:r>
        <w:rPr>
          <w:b/>
        </w:rPr>
        <w:lastRenderedPageBreak/>
        <w:t>For Option 2, f</w:t>
      </w:r>
      <w:r w:rsidR="003E4048" w:rsidRPr="003E4048">
        <w:rPr>
          <w:b/>
        </w:rPr>
        <w:t xml:space="preserve">or independent LTE &amp; NR containers, duplication is required for linking the </w:t>
      </w:r>
      <w:r w:rsidR="00B94581">
        <w:rPr>
          <w:b/>
        </w:rPr>
        <w:t xml:space="preserve">information </w:t>
      </w:r>
      <w:r>
        <w:rPr>
          <w:b/>
        </w:rPr>
        <w:t xml:space="preserve">together as well as LTE/NR </w:t>
      </w:r>
      <w:r w:rsidR="003E4048" w:rsidRPr="003E4048">
        <w:rPr>
          <w:b/>
        </w:rPr>
        <w:t>specific restrictions for each combination.</w:t>
      </w:r>
    </w:p>
    <w:p w14:paraId="76C49CF2" w14:textId="095C3F2D" w:rsidR="00B94581" w:rsidRPr="00B94581" w:rsidRDefault="00B94581" w:rsidP="00B94581">
      <w:pPr>
        <w:rPr>
          <w:b/>
        </w:rPr>
      </w:pPr>
      <w:r>
        <w:rPr>
          <w:b/>
        </w:rPr>
        <w:t>Observation 4: E</w:t>
      </w:r>
      <w:r w:rsidRPr="00B94581">
        <w:rPr>
          <w:b/>
        </w:rPr>
        <w:t>mbedding the LTE/NR DC capabilities within the LTE and NR capabilities seems more promising</w:t>
      </w:r>
      <w:r>
        <w:rPr>
          <w:b/>
        </w:rPr>
        <w:t>.</w:t>
      </w:r>
    </w:p>
    <w:p w14:paraId="1C12D15C" w14:textId="7636FB37" w:rsidR="00CD4C7B" w:rsidRPr="006E13D1" w:rsidRDefault="00CD4C7B" w:rsidP="00CD4C7B">
      <w:pPr>
        <w:pStyle w:val="Heading1"/>
      </w:pPr>
      <w:r w:rsidRPr="006E13D1">
        <w:t>4</w:t>
      </w:r>
      <w:r w:rsidRPr="006E13D1">
        <w:tab/>
      </w:r>
      <w:r w:rsidR="00AC1742">
        <w:t>Conclusion</w:t>
      </w:r>
    </w:p>
    <w:p w14:paraId="67E96595" w14:textId="7499E076" w:rsidR="00B94581" w:rsidRDefault="00AC1742" w:rsidP="00CD4C7B">
      <w:r>
        <w:t>In this contribution, we have briefly analysed two options for capability reporting for LTE/NR DC. Even though both the approaches have some relative merits and demerits, the Option 2 which relies on linking capabilities seems promising for capability signalling</w:t>
      </w:r>
      <w:r w:rsidR="00B94581">
        <w:t xml:space="preserve"> from the viewpoint of reduced size and greater flexibility. Hence, embedding the LTE/</w:t>
      </w:r>
      <w:r w:rsidR="00B94581" w:rsidRPr="00B94581">
        <w:t xml:space="preserve">NR </w:t>
      </w:r>
      <w:r w:rsidR="00B94581">
        <w:t xml:space="preserve">DC </w:t>
      </w:r>
      <w:r w:rsidR="00B94581" w:rsidRPr="00B94581">
        <w:t>capabilities within th</w:t>
      </w:r>
      <w:r w:rsidR="00B94581">
        <w:t>e LTE and</w:t>
      </w:r>
      <w:r w:rsidR="00B94581" w:rsidRPr="00B94581">
        <w:t xml:space="preserve"> NR capabilities seems more promising</w:t>
      </w:r>
      <w:r w:rsidR="00B94581">
        <w:t>. Based on the discussion, we propose the following:</w:t>
      </w:r>
    </w:p>
    <w:p w14:paraId="1F42510B" w14:textId="6C4067E7" w:rsidR="00B94581" w:rsidRPr="00B94581" w:rsidRDefault="00B94581" w:rsidP="00CD4C7B">
      <w:pPr>
        <w:rPr>
          <w:b/>
        </w:rPr>
      </w:pPr>
      <w:r w:rsidRPr="00B94581">
        <w:rPr>
          <w:b/>
        </w:rPr>
        <w:t>Pro</w:t>
      </w:r>
      <w:bookmarkStart w:id="1" w:name="_GoBack"/>
      <w:bookmarkEnd w:id="1"/>
      <w:r w:rsidRPr="00B94581">
        <w:rPr>
          <w:b/>
        </w:rPr>
        <w:t>posal 1:</w:t>
      </w:r>
      <w:r>
        <w:rPr>
          <w:b/>
        </w:rPr>
        <w:t xml:space="preserve"> Allow signalling </w:t>
      </w:r>
      <w:r w:rsidR="00576D4F">
        <w:rPr>
          <w:b/>
        </w:rPr>
        <w:t>of the LTE/NR DC capabilities by linking the capabilities using indices.</w:t>
      </w:r>
    </w:p>
    <w:p w14:paraId="41C7BD07" w14:textId="77777777" w:rsidR="00CD4C7B" w:rsidRPr="006E13D1" w:rsidRDefault="00CD4C7B" w:rsidP="00CD4C7B">
      <w:pPr>
        <w:pStyle w:val="Heading1"/>
      </w:pPr>
      <w:r w:rsidRPr="006E13D1">
        <w:t>References</w:t>
      </w:r>
    </w:p>
    <w:p w14:paraId="26AB83EB"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3GPP TS 21.801</w:t>
      </w:r>
      <w:r w:rsidR="00CD4C7B" w:rsidRPr="006E13D1">
        <w:t xml:space="preserve"> </w:t>
      </w:r>
      <w:r w:rsidR="00CD4C7B" w:rsidRPr="006E13D1">
        <w:rPr>
          <w:i/>
          <w:iCs/>
        </w:rPr>
        <w:t>Drafting Rules</w:t>
      </w:r>
    </w:p>
    <w:p w14:paraId="1CF0A810" w14:textId="77777777" w:rsidR="00CD4C7B" w:rsidRPr="006E13D1" w:rsidRDefault="0090466A" w:rsidP="00CD4C7B">
      <w:pPr>
        <w:numPr>
          <w:ilvl w:val="0"/>
          <w:numId w:val="4"/>
        </w:numPr>
        <w:overflowPunct w:val="0"/>
        <w:autoSpaceDE w:val="0"/>
        <w:autoSpaceDN w:val="0"/>
        <w:adjustRightInd w:val="0"/>
        <w:textAlignment w:val="baseline"/>
      </w:pPr>
      <w:r>
        <w:t>Rx-06xxxx</w:t>
      </w:r>
      <w:r w:rsidR="00CD4C7B" w:rsidRPr="006E13D1">
        <w:t xml:space="preserve"> </w:t>
      </w:r>
      <w:r w:rsidR="00CD4C7B" w:rsidRPr="006E13D1">
        <w:rPr>
          <w:i/>
          <w:iCs/>
        </w:rPr>
        <w:t>Title</w:t>
      </w:r>
      <w:bookmarkEnd w:id="2"/>
      <w:r>
        <w:t xml:space="preserve"> - </w:t>
      </w:r>
      <w:r w:rsidR="00CD4C7B" w:rsidRPr="006E13D1">
        <w:t>Company</w:t>
      </w:r>
    </w:p>
    <w:p w14:paraId="576C318C" w14:textId="77777777" w:rsidR="00CD4C7B" w:rsidRPr="006E13D1" w:rsidRDefault="00CD4C7B" w:rsidP="00CD4C7B"/>
    <w:p w14:paraId="6CB5A97D" w14:textId="77777777" w:rsidR="00CD4C7B" w:rsidRDefault="00CD4C7B" w:rsidP="00CD4C7B"/>
    <w:p w14:paraId="10341441"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A39FA" w14:textId="77777777" w:rsidR="00B516BB" w:rsidRDefault="00B516BB">
      <w:r>
        <w:separator/>
      </w:r>
    </w:p>
  </w:endnote>
  <w:endnote w:type="continuationSeparator" w:id="0">
    <w:p w14:paraId="1CEEE392" w14:textId="77777777" w:rsidR="00B516BB" w:rsidRDefault="00B5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D02BB" w14:textId="77777777" w:rsidR="00B516BB" w:rsidRDefault="00B516BB">
      <w:r>
        <w:separator/>
      </w:r>
    </w:p>
  </w:footnote>
  <w:footnote w:type="continuationSeparator" w:id="0">
    <w:p w14:paraId="689E9580" w14:textId="77777777" w:rsidR="00B516BB" w:rsidRDefault="00B51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61627"/>
    <w:multiLevelType w:val="hybridMultilevel"/>
    <w:tmpl w:val="D456696C"/>
    <w:lvl w:ilvl="0" w:tplc="896211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C0471A0"/>
    <w:multiLevelType w:val="hybridMultilevel"/>
    <w:tmpl w:val="9D6E1286"/>
    <w:lvl w:ilvl="0" w:tplc="7390EC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836"/>
    <w:rsid w:val="00067D6F"/>
    <w:rsid w:val="00080512"/>
    <w:rsid w:val="00090468"/>
    <w:rsid w:val="000B7BCF"/>
    <w:rsid w:val="000C522B"/>
    <w:rsid w:val="000D58AB"/>
    <w:rsid w:val="00145075"/>
    <w:rsid w:val="001741A0"/>
    <w:rsid w:val="00194CD0"/>
    <w:rsid w:val="001B49C9"/>
    <w:rsid w:val="001F168B"/>
    <w:rsid w:val="001F7831"/>
    <w:rsid w:val="00204045"/>
    <w:rsid w:val="00221A4A"/>
    <w:rsid w:val="0022606D"/>
    <w:rsid w:val="00261FA6"/>
    <w:rsid w:val="002747EC"/>
    <w:rsid w:val="002855BF"/>
    <w:rsid w:val="002F0D22"/>
    <w:rsid w:val="003172DC"/>
    <w:rsid w:val="00326069"/>
    <w:rsid w:val="0035462D"/>
    <w:rsid w:val="003B40AD"/>
    <w:rsid w:val="003C4E37"/>
    <w:rsid w:val="003E16BE"/>
    <w:rsid w:val="003E4048"/>
    <w:rsid w:val="003E4E28"/>
    <w:rsid w:val="00401855"/>
    <w:rsid w:val="00477455"/>
    <w:rsid w:val="00492BF3"/>
    <w:rsid w:val="004D3578"/>
    <w:rsid w:val="004D380D"/>
    <w:rsid w:val="004E213A"/>
    <w:rsid w:val="00503171"/>
    <w:rsid w:val="00506C28"/>
    <w:rsid w:val="00534DA0"/>
    <w:rsid w:val="00543E6C"/>
    <w:rsid w:val="00565087"/>
    <w:rsid w:val="0056573F"/>
    <w:rsid w:val="00576D4F"/>
    <w:rsid w:val="005C139F"/>
    <w:rsid w:val="0060627B"/>
    <w:rsid w:val="00611566"/>
    <w:rsid w:val="00646D99"/>
    <w:rsid w:val="00656910"/>
    <w:rsid w:val="006C66D8"/>
    <w:rsid w:val="006D1E24"/>
    <w:rsid w:val="006E1417"/>
    <w:rsid w:val="006F6A2C"/>
    <w:rsid w:val="007317C0"/>
    <w:rsid w:val="00734A5B"/>
    <w:rsid w:val="00744E76"/>
    <w:rsid w:val="00757D40"/>
    <w:rsid w:val="00781F0F"/>
    <w:rsid w:val="0078727C"/>
    <w:rsid w:val="0079049D"/>
    <w:rsid w:val="007B18D8"/>
    <w:rsid w:val="007C095F"/>
    <w:rsid w:val="008028A4"/>
    <w:rsid w:val="00813245"/>
    <w:rsid w:val="008768CA"/>
    <w:rsid w:val="00877EF9"/>
    <w:rsid w:val="00880559"/>
    <w:rsid w:val="008A718F"/>
    <w:rsid w:val="008B5306"/>
    <w:rsid w:val="0090271F"/>
    <w:rsid w:val="00902DB9"/>
    <w:rsid w:val="0090466A"/>
    <w:rsid w:val="00936071"/>
    <w:rsid w:val="00940212"/>
    <w:rsid w:val="00942EC2"/>
    <w:rsid w:val="00961B32"/>
    <w:rsid w:val="00974BB0"/>
    <w:rsid w:val="009A0AF3"/>
    <w:rsid w:val="009B07CD"/>
    <w:rsid w:val="009C0B9E"/>
    <w:rsid w:val="009C19E9"/>
    <w:rsid w:val="009E0E5A"/>
    <w:rsid w:val="00A10F02"/>
    <w:rsid w:val="00A204CA"/>
    <w:rsid w:val="00A30500"/>
    <w:rsid w:val="00A53724"/>
    <w:rsid w:val="00A71440"/>
    <w:rsid w:val="00A802DF"/>
    <w:rsid w:val="00A82346"/>
    <w:rsid w:val="00A9671C"/>
    <w:rsid w:val="00AA1553"/>
    <w:rsid w:val="00AC1742"/>
    <w:rsid w:val="00B13B15"/>
    <w:rsid w:val="00B15449"/>
    <w:rsid w:val="00B47FD1"/>
    <w:rsid w:val="00B516BB"/>
    <w:rsid w:val="00B94581"/>
    <w:rsid w:val="00BE5DC9"/>
    <w:rsid w:val="00C12B51"/>
    <w:rsid w:val="00C24650"/>
    <w:rsid w:val="00C33079"/>
    <w:rsid w:val="00C43CD2"/>
    <w:rsid w:val="00C83A13"/>
    <w:rsid w:val="00C92967"/>
    <w:rsid w:val="00CA3D0C"/>
    <w:rsid w:val="00CA654B"/>
    <w:rsid w:val="00CD4C7B"/>
    <w:rsid w:val="00D738D6"/>
    <w:rsid w:val="00D80795"/>
    <w:rsid w:val="00D87E00"/>
    <w:rsid w:val="00D9134D"/>
    <w:rsid w:val="00D96D11"/>
    <w:rsid w:val="00DA7A03"/>
    <w:rsid w:val="00DB1818"/>
    <w:rsid w:val="00DC309B"/>
    <w:rsid w:val="00DC4DA2"/>
    <w:rsid w:val="00E62835"/>
    <w:rsid w:val="00E77645"/>
    <w:rsid w:val="00E83697"/>
    <w:rsid w:val="00EA35BF"/>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D78F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04083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40836"/>
    <w:rPr>
      <w:rFonts w:ascii="Arial" w:eastAsia="MS Mincho" w:hAnsi="Arial"/>
      <w:szCs w:val="24"/>
    </w:rPr>
  </w:style>
  <w:style w:type="paragraph" w:styleId="ListParagraph">
    <w:name w:val="List Paragraph"/>
    <w:basedOn w:val="Normal"/>
    <w:uiPriority w:val="34"/>
    <w:qFormat/>
    <w:rsid w:val="00C43CD2"/>
    <w:pPr>
      <w:ind w:left="720"/>
      <w:contextualSpacing/>
    </w:pPr>
  </w:style>
  <w:style w:type="table" w:styleId="TableGrid">
    <w:name w:val="Table Grid"/>
    <w:basedOn w:val="TableNormal"/>
    <w:rsid w:val="006062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SP-5AIRPNAIUNRU-859666464-77</_dlc_DocId>
    <_dlc_DocIdUrl xmlns="71c5aaf6-e6ce-465b-b873-5148d2a4c105">
      <Url>https://nokia.sharepoint.com/sites/c5g/e2earch/_layouts/15/DocIdRedir.aspx?ID=SP-5AIRPNAIUNRU-859666464-77</Url>
      <Description>SP-5AIRPNAIUNRU-859666464-77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9B4940-C3BB-44D9-88A6-4ABBDAB8F8F0}">
  <ds:schemaRefs>
    <ds:schemaRef ds:uri="http://schemas.microsoft.com/sharepoint/events"/>
  </ds:schemaRefs>
</ds:datastoreItem>
</file>

<file path=customXml/itemProps2.xml><?xml version="1.0" encoding="utf-8"?>
<ds:datastoreItem xmlns:ds="http://schemas.openxmlformats.org/officeDocument/2006/customXml" ds:itemID="{C6095FA2-93DF-4E9E-8F16-E85FA5F555DB}">
  <ds:schemaRefs>
    <ds:schemaRef ds:uri="http://schemas.microsoft.com/sharepoint/v3/contenttype/forms"/>
  </ds:schemaRefs>
</ds:datastoreItem>
</file>

<file path=customXml/itemProps3.xml><?xml version="1.0" encoding="utf-8"?>
<ds:datastoreItem xmlns:ds="http://schemas.openxmlformats.org/officeDocument/2006/customXml" ds:itemID="{FF4344FF-5758-4C9D-814E-3FC3B9D4665F}">
  <ds:schemaRefs>
    <ds:schemaRef ds:uri="http://purl.org/dc/dcmitype/"/>
    <ds:schemaRef ds:uri="http://schemas.microsoft.com/office/2006/documentManagement/types"/>
    <ds:schemaRef ds:uri="71c5aaf6-e6ce-465b-b873-5148d2a4c105"/>
    <ds:schemaRef ds:uri="http://purl.org/dc/terms/"/>
    <ds:schemaRef ds:uri="http://schemas.microsoft.com/office/2006/metadata/properties"/>
    <ds:schemaRef ds:uri="http://schemas.openxmlformats.org/package/2006/metadata/core-properties"/>
    <ds:schemaRef ds:uri="http://purl.org/dc/elements/1.1/"/>
    <ds:schemaRef ds:uri="http://www.w3.org/XML/1998/namespace"/>
    <ds:schemaRef ds:uri="http://schemas.microsoft.com/office/infopath/2007/PartnerControls"/>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3DE5F74B-1F3D-4E56-9866-2AA75E65B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330</TotalTime>
  <Pages>4</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23</cp:revision>
  <dcterms:created xsi:type="dcterms:W3CDTF">2016-08-12T03:53:00Z</dcterms:created>
  <dcterms:modified xsi:type="dcterms:W3CDTF">2017-03-24T13:29:00Z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41476775-3fd3-49d8-ae5f-a0d64b1fa847</vt:lpwstr>
  </property>
</Properties>
</file>